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JON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Penryn, Devon.</w:t>
      </w: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p.95)</w:t>
      </w: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579BE" w:rsidRDefault="00F579BE" w:rsidP="00F57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sectPr w:rsidR="006B2F86" w:rsidRPr="00F579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9BE" w:rsidRDefault="00F579BE" w:rsidP="00E71FC3">
      <w:pPr>
        <w:spacing w:after="0" w:line="240" w:lineRule="auto"/>
      </w:pPr>
      <w:r>
        <w:separator/>
      </w:r>
    </w:p>
  </w:endnote>
  <w:endnote w:type="continuationSeparator" w:id="0">
    <w:p w:rsidR="00F579BE" w:rsidRDefault="00F579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9BE" w:rsidRDefault="00F579BE" w:rsidP="00E71FC3">
      <w:pPr>
        <w:spacing w:after="0" w:line="240" w:lineRule="auto"/>
      </w:pPr>
      <w:r>
        <w:separator/>
      </w:r>
    </w:p>
  </w:footnote>
  <w:footnote w:type="continuationSeparator" w:id="0">
    <w:p w:rsidR="00F579BE" w:rsidRDefault="00F579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9BE"/>
    <w:rsid w:val="00AB52E8"/>
    <w:rsid w:val="00B16D3F"/>
    <w:rsid w:val="00E71FC3"/>
    <w:rsid w:val="00EF4813"/>
    <w:rsid w:val="00F5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0F727"/>
  <w15:chartTrackingRefBased/>
  <w15:docId w15:val="{DF3E61BC-7E2D-4A56-B6DD-0C3E3A43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2016-03-10T17:35:00Z</dcterms:created>
  <dcterms:modified xsi:type="dcterms:W3CDTF">2016-03-10T17:36:00Z</dcterms:modified>
</cp:coreProperties>
</file>